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FERNANDES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d.1484)</w:t>
      </w: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St.Olaf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Southwark, Surrey. Brigandine maker. Possibly Portuguese.</w:t>
      </w: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Isabell(q.v.).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pp.272-4)</w:t>
      </w: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Feb.1484</w:t>
      </w:r>
      <w:r>
        <w:rPr>
          <w:rFonts w:ascii="Times New Roman" w:hAnsi="Times New Roman" w:cs="Times New Roman"/>
          <w:sz w:val="24"/>
          <w:szCs w:val="24"/>
        </w:rPr>
        <w:tab/>
        <w:t>He made his Will.  (ibid.)</w:t>
      </w: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</w:t>
      </w:r>
      <w:r>
        <w:rPr>
          <w:rFonts w:ascii="Times New Roman" w:hAnsi="Times New Roman" w:cs="Times New Roman"/>
          <w:sz w:val="24"/>
          <w:szCs w:val="24"/>
        </w:rPr>
        <w:tab/>
        <w:t>Probate of his Will.  (ibid.)</w:t>
      </w: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Isabell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Fernaund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Revinga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Overseer: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Serrawet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68F3" w:rsidRDefault="006768F3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 October 2015</w:t>
      </w:r>
    </w:p>
    <w:p w:rsidR="006768F3" w:rsidRDefault="006768F3" w:rsidP="009A6C2B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68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8F3" w:rsidRDefault="006768F3" w:rsidP="00564E3C">
      <w:pPr>
        <w:spacing w:after="0" w:line="240" w:lineRule="auto"/>
      </w:pPr>
      <w:r>
        <w:separator/>
      </w:r>
    </w:p>
  </w:endnote>
  <w:endnote w:type="continuationSeparator" w:id="0">
    <w:p w:rsidR="006768F3" w:rsidRDefault="006768F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6C2B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8F3" w:rsidRDefault="006768F3" w:rsidP="00564E3C">
      <w:pPr>
        <w:spacing w:after="0" w:line="240" w:lineRule="auto"/>
      </w:pPr>
      <w:r>
        <w:separator/>
      </w:r>
    </w:p>
  </w:footnote>
  <w:footnote w:type="continuationSeparator" w:id="0">
    <w:p w:rsidR="006768F3" w:rsidRDefault="006768F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8F3"/>
    <w:rsid w:val="00073A10"/>
    <w:rsid w:val="00372DC6"/>
    <w:rsid w:val="00564E3C"/>
    <w:rsid w:val="0064591D"/>
    <w:rsid w:val="006768F3"/>
    <w:rsid w:val="009A6C2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D9C10"/>
  <w15:chartTrackingRefBased/>
  <w15:docId w15:val="{86BDEC54-74F4-4335-9911-CFDBFE8FA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2015-10-13T12:52:00Z</dcterms:created>
  <dcterms:modified xsi:type="dcterms:W3CDTF">2015-10-13T13:16:00Z</dcterms:modified>
</cp:coreProperties>
</file>